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69F" w:rsidRPr="00CB62CE" w:rsidRDefault="008E3DE6" w:rsidP="00EB088A">
      <w:pPr>
        <w:pStyle w:val="1"/>
        <w:ind w:left="5387"/>
        <w:rPr>
          <w:b w:val="0"/>
          <w:bCs/>
          <w:iCs w:val="0"/>
        </w:rPr>
      </w:pPr>
      <w:r w:rsidRPr="008E3DE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3A369F" w:rsidRDefault="008E3DE6" w:rsidP="0088452B">
                  <w:r w:rsidRPr="008E3DE6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3A369F" w:rsidRPr="00CB0C59" w:rsidRDefault="003A369F" w:rsidP="00EB088A">
      <w:pPr>
        <w:pStyle w:val="1"/>
        <w:ind w:left="5387"/>
        <w:rPr>
          <w:bCs/>
          <w:iCs w:val="0"/>
          <w:sz w:val="24"/>
        </w:rPr>
      </w:pPr>
    </w:p>
    <w:p w:rsidR="003A369F" w:rsidRDefault="003A369F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3A369F" w:rsidRDefault="003A369F" w:rsidP="00EB088A">
      <w:pPr>
        <w:jc w:val="center"/>
        <w:rPr>
          <w:b/>
          <w:sz w:val="24"/>
        </w:rPr>
      </w:pPr>
    </w:p>
    <w:p w:rsidR="003A369F" w:rsidRDefault="003A369F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3A369F" w:rsidRPr="001620AE" w:rsidRDefault="003A369F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3A369F" w:rsidRPr="001620AE" w:rsidRDefault="003A369F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3A369F" w:rsidRPr="00160D27" w:rsidRDefault="003A369F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3A369F" w:rsidRPr="001620AE" w:rsidRDefault="008E3DE6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8E3DE6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3A369F" w:rsidRPr="001620AE">
        <w:rPr>
          <w:rFonts w:ascii="Liberation Serif" w:hAnsi="Liberation Serif"/>
          <w:sz w:val="28"/>
          <w:szCs w:val="28"/>
        </w:rPr>
        <w:t xml:space="preserve">от </w:t>
      </w:r>
      <w:r w:rsidR="006F5E3C">
        <w:rPr>
          <w:rFonts w:ascii="Liberation Serif" w:hAnsi="Liberation Serif"/>
          <w:sz w:val="28"/>
          <w:szCs w:val="28"/>
        </w:rPr>
        <w:t>17.04.2024</w:t>
      </w:r>
      <w:r w:rsidR="00706D14">
        <w:rPr>
          <w:rFonts w:ascii="Liberation Serif" w:hAnsi="Liberation Serif"/>
          <w:sz w:val="28"/>
          <w:szCs w:val="28"/>
        </w:rPr>
        <w:t xml:space="preserve"> </w:t>
      </w:r>
      <w:r w:rsidR="003A369F" w:rsidRPr="001620AE">
        <w:rPr>
          <w:rFonts w:ascii="Liberation Serif" w:hAnsi="Liberation Serif"/>
          <w:sz w:val="28"/>
          <w:szCs w:val="28"/>
        </w:rPr>
        <w:t>№</w:t>
      </w:r>
      <w:r w:rsidR="003A369F">
        <w:rPr>
          <w:rFonts w:ascii="Liberation Serif" w:hAnsi="Liberation Serif"/>
          <w:sz w:val="28"/>
          <w:szCs w:val="28"/>
        </w:rPr>
        <w:t xml:space="preserve"> </w:t>
      </w:r>
      <w:r w:rsidR="006F5E3C">
        <w:rPr>
          <w:rFonts w:ascii="Liberation Serif" w:hAnsi="Liberation Serif"/>
          <w:sz w:val="28"/>
          <w:szCs w:val="28"/>
        </w:rPr>
        <w:t>330</w:t>
      </w:r>
    </w:p>
    <w:p w:rsidR="003A369F" w:rsidRDefault="003A369F" w:rsidP="00133698">
      <w:pPr>
        <w:rPr>
          <w:sz w:val="28"/>
          <w:szCs w:val="28"/>
        </w:rPr>
      </w:pPr>
    </w:p>
    <w:p w:rsidR="00706D14" w:rsidRPr="001F1590" w:rsidRDefault="00706D14" w:rsidP="00133698">
      <w:pPr>
        <w:rPr>
          <w:sz w:val="28"/>
          <w:szCs w:val="28"/>
        </w:rPr>
      </w:pPr>
    </w:p>
    <w:p w:rsidR="003A369F" w:rsidRPr="00706D14" w:rsidRDefault="003A369F" w:rsidP="00706D14">
      <w:pPr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Об исполнении бюджета </w:t>
      </w:r>
      <w:r w:rsidR="00706D14">
        <w:rPr>
          <w:rFonts w:ascii="Liberation Serif" w:hAnsi="Liberation Serif" w:cs="Liberation Serif"/>
          <w:b/>
          <w:sz w:val="28"/>
          <w:szCs w:val="28"/>
        </w:rPr>
        <w:br/>
      </w:r>
      <w:r w:rsidRPr="00706D14">
        <w:rPr>
          <w:rFonts w:ascii="Liberation Serif" w:hAnsi="Liberation Serif" w:cs="Liberation Serif"/>
          <w:b/>
          <w:sz w:val="28"/>
          <w:szCs w:val="28"/>
        </w:rPr>
        <w:t>Каменск-Уральского городского округа</w:t>
      </w:r>
      <w:r w:rsidR="00706D14" w:rsidRPr="00706D14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706D14">
        <w:rPr>
          <w:rFonts w:ascii="Liberation Serif" w:hAnsi="Liberation Serif" w:cs="Liberation Serif"/>
          <w:b/>
          <w:sz w:val="28"/>
          <w:szCs w:val="28"/>
        </w:rPr>
        <w:t xml:space="preserve">за </w:t>
      </w:r>
      <w:r w:rsidRPr="00706D14">
        <w:rPr>
          <w:rFonts w:ascii="Liberation Serif" w:hAnsi="Liberation Serif"/>
          <w:b/>
          <w:sz w:val="28"/>
          <w:szCs w:val="28"/>
        </w:rPr>
        <w:t>2023 год</w:t>
      </w:r>
    </w:p>
    <w:p w:rsidR="003A369F" w:rsidRPr="00706D14" w:rsidRDefault="003A369F" w:rsidP="00FA4944">
      <w:pPr>
        <w:pStyle w:val="Standard"/>
        <w:jc w:val="both"/>
        <w:rPr>
          <w:rFonts w:ascii="Liberation Serif" w:hAnsi="Liberation Serif" w:cs="Liberation Serif"/>
          <w:b/>
          <w:i/>
          <w:color w:val="FF0000"/>
          <w:sz w:val="28"/>
          <w:szCs w:val="28"/>
        </w:rPr>
      </w:pPr>
    </w:p>
    <w:p w:rsidR="003A369F" w:rsidRPr="00706D14" w:rsidRDefault="003A369F" w:rsidP="00706D14">
      <w:pPr>
        <w:pStyle w:val="a4"/>
        <w:tabs>
          <w:tab w:val="left" w:pos="0"/>
        </w:tabs>
        <w:rPr>
          <w:rFonts w:ascii="Liberation Serif" w:hAnsi="Liberation Serif"/>
          <w:color w:val="000000"/>
          <w:sz w:val="28"/>
        </w:rPr>
      </w:pPr>
      <w:r>
        <w:rPr>
          <w:color w:val="000000"/>
          <w:sz w:val="28"/>
        </w:rPr>
        <w:t xml:space="preserve"> </w:t>
      </w:r>
      <w:r w:rsidRPr="00CA7B4A">
        <w:rPr>
          <w:color w:val="000000"/>
          <w:sz w:val="28"/>
        </w:rPr>
        <w:t xml:space="preserve">В соответствии с Бюджетным кодексом Российской Федерации, пунктом 2 части 2 статьи 22 Устава муниципального образования Каменск-Уральский городской округ Свердловской области, Положением о бюджетном процессе в муниципальном образовании город Каменск-Уральский, утвержденным решением  Городской Думы города Каменска-Уральского от 27.11.2013 № 214 </w:t>
      </w:r>
      <w:r w:rsidRPr="00CA7B4A">
        <w:rPr>
          <w:color w:val="000000"/>
          <w:sz w:val="28"/>
          <w:szCs w:val="28"/>
        </w:rPr>
        <w:t xml:space="preserve">(в </w:t>
      </w:r>
      <w:r w:rsidR="00841DE2">
        <w:rPr>
          <w:color w:val="000000"/>
          <w:sz w:val="28"/>
          <w:szCs w:val="28"/>
        </w:rPr>
        <w:t>редакции</w:t>
      </w:r>
      <w:r w:rsidRPr="00CA7B4A">
        <w:rPr>
          <w:color w:val="000000"/>
          <w:sz w:val="28"/>
          <w:szCs w:val="28"/>
        </w:rPr>
        <w:t xml:space="preserve"> решений Городской Думы города Каменска-Уральского от 01.08.2014 № 318, от 18.03.2015 № 404, от 30.03.2016 № 539, от 18.10.2017 № 257, от 27.12.2017 № 291, от 25.07.2018 № 378,</w:t>
      </w:r>
      <w:r w:rsidR="00841DE2">
        <w:rPr>
          <w:color w:val="000000"/>
          <w:sz w:val="28"/>
          <w:szCs w:val="28"/>
        </w:rPr>
        <w:t xml:space="preserve"> </w:t>
      </w:r>
      <w:r w:rsidRPr="00CA7B4A">
        <w:rPr>
          <w:color w:val="000000"/>
          <w:sz w:val="28"/>
          <w:szCs w:val="28"/>
        </w:rPr>
        <w:t>от</w:t>
      </w:r>
      <w:r w:rsidR="00841DE2">
        <w:rPr>
          <w:color w:val="000000"/>
          <w:sz w:val="28"/>
          <w:szCs w:val="28"/>
        </w:rPr>
        <w:t xml:space="preserve"> </w:t>
      </w:r>
      <w:r w:rsidRPr="00CA7B4A">
        <w:rPr>
          <w:color w:val="000000"/>
          <w:sz w:val="28"/>
          <w:szCs w:val="28"/>
        </w:rPr>
        <w:t>18.09.2019</w:t>
      </w:r>
      <w:r w:rsidR="00841DE2">
        <w:rPr>
          <w:color w:val="000000"/>
          <w:sz w:val="28"/>
          <w:szCs w:val="28"/>
        </w:rPr>
        <w:t xml:space="preserve"> </w:t>
      </w:r>
      <w:r w:rsidRPr="00CA7B4A">
        <w:rPr>
          <w:color w:val="000000"/>
          <w:sz w:val="28"/>
          <w:szCs w:val="28"/>
        </w:rPr>
        <w:t>№</w:t>
      </w:r>
      <w:r w:rsidR="00841DE2">
        <w:rPr>
          <w:color w:val="000000"/>
          <w:sz w:val="28"/>
          <w:szCs w:val="28"/>
        </w:rPr>
        <w:t xml:space="preserve"> </w:t>
      </w:r>
      <w:r w:rsidRPr="00CA7B4A">
        <w:rPr>
          <w:color w:val="000000"/>
          <w:sz w:val="28"/>
          <w:szCs w:val="28"/>
        </w:rPr>
        <w:t>554,  решения Думы Каменск-Уральского городского округа от 24.02.2021 № 804, от 24.11.2021 № 32, от 29.03.2023 № 204</w:t>
      </w:r>
      <w:r>
        <w:rPr>
          <w:color w:val="000000"/>
          <w:sz w:val="28"/>
          <w:szCs w:val="28"/>
        </w:rPr>
        <w:t>, от 21.02.2024 № 320</w:t>
      </w:r>
      <w:r w:rsidRPr="00CA7B4A">
        <w:rPr>
          <w:color w:val="000000"/>
          <w:sz w:val="28"/>
          <w:szCs w:val="28"/>
        </w:rPr>
        <w:t>)</w:t>
      </w:r>
      <w:r w:rsidRPr="00CA7B4A">
        <w:rPr>
          <w:color w:val="000000"/>
          <w:sz w:val="28"/>
        </w:rPr>
        <w:t>, заслушав отчет об исполнении бюджета Каменс</w:t>
      </w:r>
      <w:r w:rsidR="00841DE2">
        <w:rPr>
          <w:color w:val="000000"/>
          <w:sz w:val="28"/>
        </w:rPr>
        <w:t>к-Уральского городского округа за 2023 год, с учетом результатов публичных слушаний</w:t>
      </w:r>
      <w:r w:rsidRPr="00CA7B4A">
        <w:rPr>
          <w:color w:val="000000"/>
          <w:sz w:val="28"/>
        </w:rPr>
        <w:t xml:space="preserve"> от 4 апреля 2024 года по отчету об исполнении бюджета Каменск-Уральского городского округа </w:t>
      </w:r>
      <w:r w:rsidRPr="00706D14">
        <w:rPr>
          <w:rFonts w:ascii="Liberation Serif" w:hAnsi="Liberation Serif"/>
          <w:color w:val="000000"/>
          <w:sz w:val="28"/>
        </w:rPr>
        <w:t>за 2023 год, Дума Каменск-Уральского городского округа</w:t>
      </w:r>
    </w:p>
    <w:p w:rsidR="003A369F" w:rsidRPr="00706D14" w:rsidRDefault="003A369F" w:rsidP="00706D14">
      <w:pPr>
        <w:tabs>
          <w:tab w:val="left" w:pos="0"/>
        </w:tabs>
        <w:jc w:val="both"/>
        <w:outlineLvl w:val="0"/>
        <w:rPr>
          <w:rFonts w:ascii="Liberation Serif" w:hAnsi="Liberation Serif"/>
          <w:b/>
          <w:sz w:val="28"/>
        </w:rPr>
      </w:pPr>
      <w:r w:rsidRPr="00706D14">
        <w:rPr>
          <w:rFonts w:ascii="Liberation Serif" w:hAnsi="Liberation Serif"/>
          <w:b/>
          <w:sz w:val="28"/>
        </w:rPr>
        <w:t>РЕШИЛА:</w:t>
      </w:r>
    </w:p>
    <w:p w:rsidR="003A369F" w:rsidRPr="00706D14" w:rsidRDefault="003A369F" w:rsidP="00706D14">
      <w:pPr>
        <w:tabs>
          <w:tab w:val="left" w:pos="0"/>
        </w:tabs>
        <w:ind w:firstLine="709"/>
        <w:jc w:val="both"/>
        <w:rPr>
          <w:rFonts w:ascii="Liberation Serif" w:hAnsi="Liberation Serif"/>
          <w:color w:val="FF0000"/>
          <w:sz w:val="28"/>
        </w:rPr>
      </w:pPr>
      <w:r w:rsidRPr="00706D14">
        <w:rPr>
          <w:rFonts w:ascii="Liberation Serif" w:hAnsi="Liberation Serif"/>
          <w:sz w:val="28"/>
        </w:rPr>
        <w:t>1</w:t>
      </w:r>
      <w:r w:rsidR="00706D14">
        <w:rPr>
          <w:rFonts w:ascii="Liberation Serif" w:hAnsi="Liberation Serif"/>
          <w:sz w:val="28"/>
        </w:rPr>
        <w:t>. </w:t>
      </w:r>
      <w:r w:rsidRPr="00706D14">
        <w:rPr>
          <w:rFonts w:ascii="Liberation Serif" w:hAnsi="Liberation Serif"/>
          <w:sz w:val="28"/>
        </w:rPr>
        <w:t>Утвердить отчет об исполнении бюджета Каменск-Уральского городского округа за 2023 год:</w:t>
      </w:r>
      <w:r w:rsidRPr="00706D14">
        <w:rPr>
          <w:rFonts w:ascii="Liberation Serif" w:hAnsi="Liberation Serif"/>
          <w:color w:val="FF0000"/>
          <w:sz w:val="28"/>
        </w:rPr>
        <w:t xml:space="preserve"> </w:t>
      </w:r>
    </w:p>
    <w:p w:rsidR="003A369F" w:rsidRPr="00467A75" w:rsidRDefault="003A369F" w:rsidP="00706D14">
      <w:pPr>
        <w:tabs>
          <w:tab w:val="left" w:pos="0"/>
        </w:tabs>
        <w:ind w:firstLine="709"/>
        <w:jc w:val="both"/>
        <w:rPr>
          <w:sz w:val="28"/>
        </w:rPr>
      </w:pPr>
      <w:r w:rsidRPr="00706D14">
        <w:rPr>
          <w:rFonts w:ascii="Liberation Serif" w:hAnsi="Liberation Serif"/>
          <w:sz w:val="28"/>
        </w:rPr>
        <w:t>- по доходам в сумме</w:t>
      </w:r>
      <w:r w:rsidR="00706D14">
        <w:rPr>
          <w:sz w:val="28"/>
        </w:rPr>
        <w:t xml:space="preserve"> </w:t>
      </w:r>
      <w:r w:rsidRPr="00467A75">
        <w:rPr>
          <w:sz w:val="28"/>
        </w:rPr>
        <w:t>9 032 188,7 тыс. руб.;</w:t>
      </w:r>
    </w:p>
    <w:p w:rsidR="003A369F" w:rsidRPr="00CA7B4A" w:rsidRDefault="003A369F" w:rsidP="00706D14">
      <w:pPr>
        <w:tabs>
          <w:tab w:val="left" w:pos="0"/>
        </w:tabs>
        <w:ind w:firstLine="709"/>
        <w:jc w:val="both"/>
        <w:rPr>
          <w:color w:val="000000"/>
          <w:sz w:val="28"/>
        </w:rPr>
      </w:pPr>
      <w:r w:rsidRPr="00CA7B4A">
        <w:rPr>
          <w:color w:val="000000"/>
          <w:sz w:val="28"/>
        </w:rPr>
        <w:t xml:space="preserve">- </w:t>
      </w:r>
      <w:r w:rsidR="00706D14">
        <w:rPr>
          <w:color w:val="000000"/>
          <w:sz w:val="28"/>
        </w:rPr>
        <w:t xml:space="preserve">по расходам в сумме </w:t>
      </w:r>
      <w:r w:rsidRPr="00CA7B4A">
        <w:rPr>
          <w:color w:val="000000"/>
          <w:sz w:val="28"/>
        </w:rPr>
        <w:t>8 899 803,9 тыс. руб.;</w:t>
      </w:r>
      <w:r w:rsidRPr="00CA7B4A">
        <w:rPr>
          <w:b/>
          <w:bCs/>
          <w:color w:val="000000"/>
        </w:rPr>
        <w:t xml:space="preserve"> </w:t>
      </w:r>
    </w:p>
    <w:p w:rsidR="003A369F" w:rsidRPr="00E47D58" w:rsidRDefault="003A369F" w:rsidP="00706D14">
      <w:pPr>
        <w:tabs>
          <w:tab w:val="left" w:pos="0"/>
        </w:tabs>
        <w:ind w:firstLine="709"/>
        <w:jc w:val="both"/>
        <w:rPr>
          <w:sz w:val="28"/>
        </w:rPr>
      </w:pPr>
      <w:r w:rsidRPr="00E47D58">
        <w:rPr>
          <w:sz w:val="28"/>
        </w:rPr>
        <w:t xml:space="preserve">- профицит  в сумме 132 384,8 тыс. руб. </w:t>
      </w:r>
    </w:p>
    <w:p w:rsidR="003A369F" w:rsidRPr="00467A75" w:rsidRDefault="003A369F" w:rsidP="00706D14">
      <w:pPr>
        <w:tabs>
          <w:tab w:val="left" w:pos="0"/>
        </w:tabs>
        <w:ind w:firstLine="709"/>
        <w:jc w:val="both"/>
        <w:rPr>
          <w:sz w:val="28"/>
        </w:rPr>
      </w:pPr>
      <w:r w:rsidRPr="00467A75">
        <w:rPr>
          <w:sz w:val="28"/>
        </w:rPr>
        <w:t>2.  Утвердить:</w:t>
      </w:r>
    </w:p>
    <w:p w:rsidR="003A369F" w:rsidRPr="00467A75" w:rsidRDefault="003A369F" w:rsidP="00706D14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1) </w:t>
      </w:r>
      <w:r w:rsidRPr="00467A75">
        <w:rPr>
          <w:sz w:val="28"/>
        </w:rPr>
        <w:t>Исполнение доходов бюджета Каменск-Уральского городского округа по кодам классификации доходов бюджета за 2023 год (Приложение 1);</w:t>
      </w:r>
    </w:p>
    <w:p w:rsidR="003A369F" w:rsidRPr="00CA7B4A" w:rsidRDefault="00706D14" w:rsidP="00706D14">
      <w:pPr>
        <w:tabs>
          <w:tab w:val="left" w:pos="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ab/>
      </w:r>
      <w:r w:rsidR="003A369F" w:rsidRPr="00CA7B4A">
        <w:rPr>
          <w:color w:val="000000"/>
          <w:sz w:val="28"/>
        </w:rPr>
        <w:t>2) Исполнение расходов бюджета Каменск-Уральского городского округа по ведомственной структуре расходов бюджета за 2023 год  (Приложение 2);</w:t>
      </w:r>
    </w:p>
    <w:p w:rsidR="003A369F" w:rsidRPr="00CA7B4A" w:rsidRDefault="003A369F" w:rsidP="00706D14">
      <w:pPr>
        <w:tabs>
          <w:tab w:val="left" w:pos="0"/>
        </w:tabs>
        <w:ind w:firstLine="709"/>
        <w:jc w:val="both"/>
        <w:rPr>
          <w:color w:val="000000"/>
          <w:sz w:val="28"/>
        </w:rPr>
      </w:pPr>
      <w:r w:rsidRPr="00CA7B4A">
        <w:rPr>
          <w:color w:val="000000"/>
          <w:sz w:val="28"/>
        </w:rPr>
        <w:t>3) Исполнение расходов бюджета Каменск-Уральского городского округа по разделам и подразделам классификации расходов бюджетов за 2023 год (Приложение 3);</w:t>
      </w:r>
    </w:p>
    <w:p w:rsidR="003A369F" w:rsidRPr="00467A75" w:rsidRDefault="00706D14" w:rsidP="00706D14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>4) </w:t>
      </w:r>
      <w:r w:rsidR="003A369F" w:rsidRPr="00467A75">
        <w:rPr>
          <w:sz w:val="28"/>
        </w:rPr>
        <w:t>Исполнение источников внутреннего финансирования дефицита бюджета Каменск-Уральского городского округа по кодам классификации источников финансирования дефицитов бюджетов за 2023 год (Приложение 4).</w:t>
      </w:r>
    </w:p>
    <w:p w:rsidR="003A369F" w:rsidRPr="00D62924" w:rsidRDefault="00706D14" w:rsidP="00FA4944">
      <w:pPr>
        <w:ind w:firstLine="709"/>
        <w:jc w:val="both"/>
        <w:rPr>
          <w:sz w:val="28"/>
        </w:rPr>
      </w:pPr>
      <w:r>
        <w:rPr>
          <w:sz w:val="28"/>
        </w:rPr>
        <w:t>3. </w:t>
      </w:r>
      <w:r w:rsidR="003A369F" w:rsidRPr="00467A75">
        <w:rPr>
          <w:sz w:val="28"/>
        </w:rPr>
        <w:t>Опубликовать настоящее решение в газете «Каменский рабочий»,</w:t>
      </w:r>
      <w:r w:rsidR="003A369F">
        <w:rPr>
          <w:sz w:val="28"/>
        </w:rPr>
        <w:t xml:space="preserve"> разместить на официальных сайтах Думы Каменск-Уральского городского округа и Каменск-Уральского городского округа</w:t>
      </w:r>
      <w:r>
        <w:rPr>
          <w:sz w:val="28"/>
        </w:rPr>
        <w:t xml:space="preserve"> Свердловской области</w:t>
      </w:r>
      <w:r w:rsidR="003A369F" w:rsidRPr="00D62924">
        <w:rPr>
          <w:sz w:val="28"/>
        </w:rPr>
        <w:t>.</w:t>
      </w:r>
    </w:p>
    <w:p w:rsidR="003A369F" w:rsidRPr="007F41D2" w:rsidRDefault="003A369F" w:rsidP="00FA4944">
      <w:pPr>
        <w:tabs>
          <w:tab w:val="left" w:pos="540"/>
          <w:tab w:val="left" w:pos="72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A0F25">
        <w:rPr>
          <w:sz w:val="28"/>
        </w:rPr>
        <w:t>4.</w:t>
      </w:r>
      <w:r w:rsidRPr="00C44022">
        <w:rPr>
          <w:color w:val="FF0000"/>
          <w:sz w:val="28"/>
        </w:rPr>
        <w:t xml:space="preserve">  </w:t>
      </w:r>
      <w:r w:rsidR="00706D14">
        <w:rPr>
          <w:rFonts w:ascii="Liberation Serif" w:hAnsi="Liberation Serif" w:cs="Liberation Serif"/>
          <w:sz w:val="28"/>
          <w:szCs w:val="28"/>
        </w:rPr>
        <w:t>Контроль  исполнения настоящего решения возложить на</w:t>
      </w:r>
      <w:r w:rsidRPr="007F41D2">
        <w:rPr>
          <w:rFonts w:ascii="Liberation Serif" w:hAnsi="Liberation Serif" w:cs="Liberation Serif"/>
          <w:sz w:val="28"/>
          <w:szCs w:val="28"/>
        </w:rPr>
        <w:t xml:space="preserve"> комитет </w:t>
      </w:r>
      <w:r w:rsidR="00706D14">
        <w:rPr>
          <w:rFonts w:ascii="Liberation Serif" w:hAnsi="Liberation Serif" w:cs="Liberation Serif"/>
          <w:sz w:val="28"/>
          <w:szCs w:val="28"/>
        </w:rPr>
        <w:br/>
      </w:r>
      <w:r w:rsidRPr="007F41D2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3A369F" w:rsidRPr="00E13BFE" w:rsidRDefault="003A369F" w:rsidP="00FA4944">
      <w:pPr>
        <w:ind w:firstLine="709"/>
        <w:jc w:val="both"/>
        <w:rPr>
          <w:color w:val="FF0000"/>
          <w:sz w:val="28"/>
          <w:szCs w:val="28"/>
        </w:rPr>
      </w:pPr>
    </w:p>
    <w:p w:rsidR="003A369F" w:rsidRPr="00E13BFE" w:rsidRDefault="003A369F" w:rsidP="00FA4944">
      <w:pPr>
        <w:pStyle w:val="ConsTitle"/>
        <w:ind w:right="0"/>
        <w:jc w:val="center"/>
        <w:rPr>
          <w:rFonts w:ascii="Liberation Serif" w:hAnsi="Liberation Serif" w:cs="Liberation Serif"/>
          <w:b w:val="0"/>
          <w:color w:val="FF0000"/>
          <w:sz w:val="28"/>
          <w:szCs w:val="28"/>
        </w:rPr>
      </w:pPr>
    </w:p>
    <w:p w:rsidR="003A369F" w:rsidRPr="00366F6D" w:rsidRDefault="00706D14" w:rsidP="00FA4944">
      <w:pPr>
        <w:pStyle w:val="Standard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Председатель </w:t>
      </w:r>
      <w:r w:rsidR="003A369F" w:rsidRPr="00366F6D">
        <w:rPr>
          <w:rFonts w:ascii="Liberation Serif" w:hAnsi="Liberation Serif" w:cs="Liberation Serif"/>
          <w:color w:val="000000"/>
          <w:sz w:val="28"/>
          <w:szCs w:val="28"/>
        </w:rPr>
        <w:t xml:space="preserve">Думы  </w:t>
      </w:r>
    </w:p>
    <w:p w:rsidR="003A369F" w:rsidRPr="00366F6D" w:rsidRDefault="003A369F" w:rsidP="00FA4944">
      <w:pPr>
        <w:pStyle w:val="Standard"/>
        <w:ind w:right="-1"/>
        <w:jc w:val="both"/>
        <w:rPr>
          <w:rFonts w:ascii="Liberation Serif" w:hAnsi="Liberation Serif"/>
          <w:color w:val="000000"/>
          <w:sz w:val="28"/>
          <w:szCs w:val="28"/>
        </w:rPr>
      </w:pPr>
      <w:r w:rsidRPr="00366F6D">
        <w:rPr>
          <w:rFonts w:ascii="Liberation Serif" w:hAnsi="Liberation Serif" w:cs="Liberation Serif"/>
          <w:color w:val="000000"/>
          <w:sz w:val="28"/>
          <w:szCs w:val="28"/>
        </w:rPr>
        <w:t>Камен</w:t>
      </w:r>
      <w:r w:rsidR="00706D14">
        <w:rPr>
          <w:rFonts w:ascii="Liberation Serif" w:hAnsi="Liberation Serif" w:cs="Liberation Serif"/>
          <w:color w:val="000000"/>
          <w:sz w:val="28"/>
          <w:szCs w:val="28"/>
        </w:rPr>
        <w:t>ск-Уральского городского округа</w:t>
      </w:r>
      <w:r w:rsidR="00706D14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706D14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706D14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706D14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</w:t>
      </w:r>
      <w:r w:rsidRPr="00366F6D">
        <w:rPr>
          <w:rFonts w:ascii="Liberation Serif" w:hAnsi="Liberation Serif" w:cs="Liberation Serif"/>
          <w:color w:val="000000"/>
          <w:sz w:val="28"/>
          <w:szCs w:val="28"/>
        </w:rPr>
        <w:t>В.И. Пермяков</w:t>
      </w:r>
    </w:p>
    <w:p w:rsidR="003A369F" w:rsidRPr="00841BCB" w:rsidRDefault="003A369F" w:rsidP="00FA4944">
      <w:pPr>
        <w:pStyle w:val="Standard"/>
        <w:tabs>
          <w:tab w:val="left" w:pos="284"/>
          <w:tab w:val="left" w:pos="426"/>
          <w:tab w:val="left" w:pos="7920"/>
          <w:tab w:val="left" w:pos="8100"/>
          <w:tab w:val="left" w:pos="8280"/>
          <w:tab w:val="left" w:pos="8460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3A369F" w:rsidRPr="00366F6D" w:rsidRDefault="003A369F" w:rsidP="00FA4944">
      <w:pPr>
        <w:spacing w:before="400"/>
        <w:rPr>
          <w:color w:val="000000"/>
        </w:rPr>
      </w:pPr>
      <w:r w:rsidRPr="00366F6D">
        <w:rPr>
          <w:rFonts w:ascii="Liberation Serif" w:hAnsi="Liberation Serif" w:cs="Liberation Serif"/>
          <w:color w:val="000000"/>
          <w:sz w:val="28"/>
          <w:szCs w:val="28"/>
        </w:rPr>
        <w:t xml:space="preserve">Глава </w:t>
      </w:r>
      <w:r w:rsidRPr="00366F6D">
        <w:rPr>
          <w:rFonts w:ascii="Liberation Serif" w:hAnsi="Liberation Serif" w:cs="Liberation Serif"/>
          <w:color w:val="000000"/>
          <w:sz w:val="28"/>
          <w:szCs w:val="28"/>
        </w:rPr>
        <w:br/>
        <w:t>Каменск-Уральского городского округа</w:t>
      </w:r>
      <w:r w:rsidR="00706D14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706D14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706D14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706D14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</w:t>
      </w:r>
      <w:r w:rsidRPr="00366F6D">
        <w:rPr>
          <w:rFonts w:ascii="Liberation Serif" w:hAnsi="Liberation Serif" w:cs="Liberation Serif"/>
          <w:color w:val="000000"/>
          <w:sz w:val="28"/>
          <w:szCs w:val="28"/>
        </w:rPr>
        <w:t>А.А. Герасимов</w:t>
      </w:r>
    </w:p>
    <w:p w:rsidR="003A369F" w:rsidRPr="00FF30F3" w:rsidRDefault="003A369F" w:rsidP="00FA4944">
      <w:pPr>
        <w:pStyle w:val="ConsTitle"/>
        <w:widowControl/>
        <w:ind w:right="0"/>
        <w:jc w:val="center"/>
        <w:outlineLvl w:val="0"/>
      </w:pPr>
    </w:p>
    <w:sectPr w:rsidR="003A369F" w:rsidRPr="00FF30F3" w:rsidSect="00706D14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BC8" w:rsidRDefault="00F64BC8" w:rsidP="00180804">
      <w:r>
        <w:separator/>
      </w:r>
    </w:p>
  </w:endnote>
  <w:endnote w:type="continuationSeparator" w:id="1">
    <w:p w:rsidR="00F64BC8" w:rsidRDefault="00F64BC8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BC8" w:rsidRDefault="00F64BC8" w:rsidP="00180804">
      <w:r>
        <w:separator/>
      </w:r>
    </w:p>
  </w:footnote>
  <w:footnote w:type="continuationSeparator" w:id="1">
    <w:p w:rsidR="00F64BC8" w:rsidRDefault="00F64BC8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9F" w:rsidRDefault="008E3DE6">
    <w:pPr>
      <w:pStyle w:val="ac"/>
      <w:jc w:val="center"/>
    </w:pPr>
    <w:fldSimple w:instr=" PAGE   \* MERGEFORMAT ">
      <w:r w:rsidR="006F5E3C">
        <w:rPr>
          <w:noProof/>
        </w:rPr>
        <w:t>2</w:t>
      </w:r>
    </w:fldSimple>
  </w:p>
  <w:p w:rsidR="003A369F" w:rsidRDefault="003A369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D17"/>
    <w:rsid w:val="0001405F"/>
    <w:rsid w:val="00015791"/>
    <w:rsid w:val="0001700F"/>
    <w:rsid w:val="00017965"/>
    <w:rsid w:val="00021776"/>
    <w:rsid w:val="0002216E"/>
    <w:rsid w:val="0002318F"/>
    <w:rsid w:val="000235B8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6AC"/>
    <w:rsid w:val="00083A4B"/>
    <w:rsid w:val="00084D71"/>
    <w:rsid w:val="00086483"/>
    <w:rsid w:val="00086B86"/>
    <w:rsid w:val="00097415"/>
    <w:rsid w:val="00097A75"/>
    <w:rsid w:val="000A0259"/>
    <w:rsid w:val="000A2679"/>
    <w:rsid w:val="000A2894"/>
    <w:rsid w:val="000A74F5"/>
    <w:rsid w:val="000B32F0"/>
    <w:rsid w:val="000B3A7E"/>
    <w:rsid w:val="000B41B3"/>
    <w:rsid w:val="000B56FD"/>
    <w:rsid w:val="000B650E"/>
    <w:rsid w:val="000C1159"/>
    <w:rsid w:val="000C347C"/>
    <w:rsid w:val="000C4F06"/>
    <w:rsid w:val="000C7117"/>
    <w:rsid w:val="000D1DB7"/>
    <w:rsid w:val="000D50C3"/>
    <w:rsid w:val="000D5A48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1158"/>
    <w:rsid w:val="0014272A"/>
    <w:rsid w:val="00142AEB"/>
    <w:rsid w:val="0014379F"/>
    <w:rsid w:val="0014732D"/>
    <w:rsid w:val="0015138A"/>
    <w:rsid w:val="001515AE"/>
    <w:rsid w:val="001538F7"/>
    <w:rsid w:val="00153F28"/>
    <w:rsid w:val="00154A2B"/>
    <w:rsid w:val="00155065"/>
    <w:rsid w:val="001575C6"/>
    <w:rsid w:val="001607E7"/>
    <w:rsid w:val="00160D27"/>
    <w:rsid w:val="001620AE"/>
    <w:rsid w:val="0016370E"/>
    <w:rsid w:val="00164704"/>
    <w:rsid w:val="00165E5B"/>
    <w:rsid w:val="00166AC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210C"/>
    <w:rsid w:val="001B2286"/>
    <w:rsid w:val="001B5C7A"/>
    <w:rsid w:val="001C04B5"/>
    <w:rsid w:val="001C132D"/>
    <w:rsid w:val="001C1B54"/>
    <w:rsid w:val="001C1DDA"/>
    <w:rsid w:val="001C24FF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D72F8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3AB5"/>
    <w:rsid w:val="0022590C"/>
    <w:rsid w:val="00225CB6"/>
    <w:rsid w:val="00226658"/>
    <w:rsid w:val="00226AD1"/>
    <w:rsid w:val="0022747F"/>
    <w:rsid w:val="0023226A"/>
    <w:rsid w:val="002336DF"/>
    <w:rsid w:val="002375A5"/>
    <w:rsid w:val="00246CC9"/>
    <w:rsid w:val="00250BEB"/>
    <w:rsid w:val="00251B9F"/>
    <w:rsid w:val="002559DB"/>
    <w:rsid w:val="0026062F"/>
    <w:rsid w:val="00261DE7"/>
    <w:rsid w:val="002629F7"/>
    <w:rsid w:val="0026335C"/>
    <w:rsid w:val="00264198"/>
    <w:rsid w:val="00264A4E"/>
    <w:rsid w:val="00265DFA"/>
    <w:rsid w:val="0027031B"/>
    <w:rsid w:val="002708DE"/>
    <w:rsid w:val="00270A2B"/>
    <w:rsid w:val="00273481"/>
    <w:rsid w:val="00273C81"/>
    <w:rsid w:val="00276737"/>
    <w:rsid w:val="00282021"/>
    <w:rsid w:val="002861A8"/>
    <w:rsid w:val="00286AC4"/>
    <w:rsid w:val="002907E3"/>
    <w:rsid w:val="002908B7"/>
    <w:rsid w:val="002916EC"/>
    <w:rsid w:val="0029233A"/>
    <w:rsid w:val="002935D4"/>
    <w:rsid w:val="00295959"/>
    <w:rsid w:val="00295F51"/>
    <w:rsid w:val="00296141"/>
    <w:rsid w:val="002A32D4"/>
    <w:rsid w:val="002A373A"/>
    <w:rsid w:val="002A40EC"/>
    <w:rsid w:val="002A5F60"/>
    <w:rsid w:val="002B3ADC"/>
    <w:rsid w:val="002B6BD9"/>
    <w:rsid w:val="002B74AE"/>
    <w:rsid w:val="002C0445"/>
    <w:rsid w:val="002C28D3"/>
    <w:rsid w:val="002C2977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63C"/>
    <w:rsid w:val="002D7096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3003ED"/>
    <w:rsid w:val="00300E14"/>
    <w:rsid w:val="00301773"/>
    <w:rsid w:val="00307991"/>
    <w:rsid w:val="0031092B"/>
    <w:rsid w:val="00311136"/>
    <w:rsid w:val="00311153"/>
    <w:rsid w:val="00311479"/>
    <w:rsid w:val="00314F51"/>
    <w:rsid w:val="00316142"/>
    <w:rsid w:val="00316B4B"/>
    <w:rsid w:val="00316C26"/>
    <w:rsid w:val="00317E93"/>
    <w:rsid w:val="00320DBB"/>
    <w:rsid w:val="0032111A"/>
    <w:rsid w:val="003237DE"/>
    <w:rsid w:val="00323EDD"/>
    <w:rsid w:val="003250B3"/>
    <w:rsid w:val="003254DF"/>
    <w:rsid w:val="00325B21"/>
    <w:rsid w:val="0032755B"/>
    <w:rsid w:val="0032764D"/>
    <w:rsid w:val="0032766A"/>
    <w:rsid w:val="00331754"/>
    <w:rsid w:val="00331D0D"/>
    <w:rsid w:val="00333170"/>
    <w:rsid w:val="0033434C"/>
    <w:rsid w:val="00335F58"/>
    <w:rsid w:val="00336B82"/>
    <w:rsid w:val="00336CD2"/>
    <w:rsid w:val="00336F86"/>
    <w:rsid w:val="00336FA5"/>
    <w:rsid w:val="00337492"/>
    <w:rsid w:val="0033794B"/>
    <w:rsid w:val="003443EA"/>
    <w:rsid w:val="00350B7A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6F6D"/>
    <w:rsid w:val="00370A08"/>
    <w:rsid w:val="00371339"/>
    <w:rsid w:val="00371611"/>
    <w:rsid w:val="00372419"/>
    <w:rsid w:val="00372BFE"/>
    <w:rsid w:val="00374C89"/>
    <w:rsid w:val="00374CA6"/>
    <w:rsid w:val="00376955"/>
    <w:rsid w:val="00377336"/>
    <w:rsid w:val="00377DA0"/>
    <w:rsid w:val="0038142B"/>
    <w:rsid w:val="003816E2"/>
    <w:rsid w:val="00382F33"/>
    <w:rsid w:val="003836D7"/>
    <w:rsid w:val="00387F3B"/>
    <w:rsid w:val="00392CC4"/>
    <w:rsid w:val="00393B0F"/>
    <w:rsid w:val="00396AD5"/>
    <w:rsid w:val="00396E3A"/>
    <w:rsid w:val="003A1638"/>
    <w:rsid w:val="003A2196"/>
    <w:rsid w:val="003A281C"/>
    <w:rsid w:val="003A369F"/>
    <w:rsid w:val="003A4153"/>
    <w:rsid w:val="003B0FD8"/>
    <w:rsid w:val="003B3044"/>
    <w:rsid w:val="003B4605"/>
    <w:rsid w:val="003B4DC3"/>
    <w:rsid w:val="003B55B1"/>
    <w:rsid w:val="003B672C"/>
    <w:rsid w:val="003C1EB8"/>
    <w:rsid w:val="003C2C58"/>
    <w:rsid w:val="003C3129"/>
    <w:rsid w:val="003C4810"/>
    <w:rsid w:val="003C6D65"/>
    <w:rsid w:val="003C6FF5"/>
    <w:rsid w:val="003C7374"/>
    <w:rsid w:val="003C738D"/>
    <w:rsid w:val="003C78AA"/>
    <w:rsid w:val="003D136A"/>
    <w:rsid w:val="003D18FC"/>
    <w:rsid w:val="003D1E62"/>
    <w:rsid w:val="003D3FD9"/>
    <w:rsid w:val="003D5676"/>
    <w:rsid w:val="003D5971"/>
    <w:rsid w:val="003D632F"/>
    <w:rsid w:val="003D713D"/>
    <w:rsid w:val="003E04E3"/>
    <w:rsid w:val="003E193D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21996"/>
    <w:rsid w:val="004220BB"/>
    <w:rsid w:val="0042224C"/>
    <w:rsid w:val="00422767"/>
    <w:rsid w:val="004233AC"/>
    <w:rsid w:val="00427C0E"/>
    <w:rsid w:val="00427DA7"/>
    <w:rsid w:val="00430565"/>
    <w:rsid w:val="00431515"/>
    <w:rsid w:val="00432303"/>
    <w:rsid w:val="00433A7D"/>
    <w:rsid w:val="004345B2"/>
    <w:rsid w:val="00437626"/>
    <w:rsid w:val="00437F26"/>
    <w:rsid w:val="0044348A"/>
    <w:rsid w:val="00444172"/>
    <w:rsid w:val="00445CC9"/>
    <w:rsid w:val="00445D79"/>
    <w:rsid w:val="004472CF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0BFF"/>
    <w:rsid w:val="00466115"/>
    <w:rsid w:val="00466E69"/>
    <w:rsid w:val="00467A75"/>
    <w:rsid w:val="00470885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679B"/>
    <w:rsid w:val="00500A2E"/>
    <w:rsid w:val="005024FF"/>
    <w:rsid w:val="005025D9"/>
    <w:rsid w:val="00507CBB"/>
    <w:rsid w:val="005119DA"/>
    <w:rsid w:val="00512631"/>
    <w:rsid w:val="0051334C"/>
    <w:rsid w:val="00513E71"/>
    <w:rsid w:val="005170B7"/>
    <w:rsid w:val="00517501"/>
    <w:rsid w:val="00521328"/>
    <w:rsid w:val="005226C9"/>
    <w:rsid w:val="00523821"/>
    <w:rsid w:val="0052433C"/>
    <w:rsid w:val="00524ABE"/>
    <w:rsid w:val="00525DE0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799A"/>
    <w:rsid w:val="0057151E"/>
    <w:rsid w:val="00572403"/>
    <w:rsid w:val="00573052"/>
    <w:rsid w:val="00580757"/>
    <w:rsid w:val="00580C93"/>
    <w:rsid w:val="00580CFB"/>
    <w:rsid w:val="00586B30"/>
    <w:rsid w:val="00594601"/>
    <w:rsid w:val="0059575B"/>
    <w:rsid w:val="00595C37"/>
    <w:rsid w:val="0059731E"/>
    <w:rsid w:val="00597AF8"/>
    <w:rsid w:val="005A1AE9"/>
    <w:rsid w:val="005A2443"/>
    <w:rsid w:val="005A3362"/>
    <w:rsid w:val="005A37C0"/>
    <w:rsid w:val="005A37D4"/>
    <w:rsid w:val="005A40EF"/>
    <w:rsid w:val="005A5A26"/>
    <w:rsid w:val="005A6060"/>
    <w:rsid w:val="005A6BD1"/>
    <w:rsid w:val="005A71AD"/>
    <w:rsid w:val="005B0C09"/>
    <w:rsid w:val="005B2B70"/>
    <w:rsid w:val="005B52EE"/>
    <w:rsid w:val="005B67E1"/>
    <w:rsid w:val="005B75B0"/>
    <w:rsid w:val="005B7BC0"/>
    <w:rsid w:val="005C0A4D"/>
    <w:rsid w:val="005C2B89"/>
    <w:rsid w:val="005C529E"/>
    <w:rsid w:val="005C761B"/>
    <w:rsid w:val="005D01F2"/>
    <w:rsid w:val="005D03B6"/>
    <w:rsid w:val="005D0E8D"/>
    <w:rsid w:val="005D172B"/>
    <w:rsid w:val="005D2324"/>
    <w:rsid w:val="005D24F0"/>
    <w:rsid w:val="005D4092"/>
    <w:rsid w:val="005E07A7"/>
    <w:rsid w:val="005E187E"/>
    <w:rsid w:val="005E4B23"/>
    <w:rsid w:val="005F15DE"/>
    <w:rsid w:val="005F60F8"/>
    <w:rsid w:val="005F758B"/>
    <w:rsid w:val="005F7942"/>
    <w:rsid w:val="006018A2"/>
    <w:rsid w:val="00602427"/>
    <w:rsid w:val="006167C2"/>
    <w:rsid w:val="00620EFC"/>
    <w:rsid w:val="00622AD2"/>
    <w:rsid w:val="006259E9"/>
    <w:rsid w:val="00625A66"/>
    <w:rsid w:val="0063044D"/>
    <w:rsid w:val="00630792"/>
    <w:rsid w:val="00631801"/>
    <w:rsid w:val="006368C3"/>
    <w:rsid w:val="006409F9"/>
    <w:rsid w:val="00640F06"/>
    <w:rsid w:val="00642E7C"/>
    <w:rsid w:val="00642FFE"/>
    <w:rsid w:val="00643013"/>
    <w:rsid w:val="00645DEA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B23"/>
    <w:rsid w:val="00671AA6"/>
    <w:rsid w:val="00671C6D"/>
    <w:rsid w:val="006720E9"/>
    <w:rsid w:val="00672159"/>
    <w:rsid w:val="006766AA"/>
    <w:rsid w:val="00676BAF"/>
    <w:rsid w:val="00680630"/>
    <w:rsid w:val="006813FA"/>
    <w:rsid w:val="006830C5"/>
    <w:rsid w:val="00684C22"/>
    <w:rsid w:val="00684E15"/>
    <w:rsid w:val="0068627F"/>
    <w:rsid w:val="006903A0"/>
    <w:rsid w:val="00692756"/>
    <w:rsid w:val="00693F0F"/>
    <w:rsid w:val="00695537"/>
    <w:rsid w:val="006A3873"/>
    <w:rsid w:val="006A39C4"/>
    <w:rsid w:val="006A5CC0"/>
    <w:rsid w:val="006A6BF2"/>
    <w:rsid w:val="006B0041"/>
    <w:rsid w:val="006B07E8"/>
    <w:rsid w:val="006B15B5"/>
    <w:rsid w:val="006B27CB"/>
    <w:rsid w:val="006B4AF3"/>
    <w:rsid w:val="006B62D9"/>
    <w:rsid w:val="006B65F1"/>
    <w:rsid w:val="006C06B3"/>
    <w:rsid w:val="006C0BDD"/>
    <w:rsid w:val="006C1754"/>
    <w:rsid w:val="006C28C0"/>
    <w:rsid w:val="006C31E5"/>
    <w:rsid w:val="006C357A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538"/>
    <w:rsid w:val="006D47F9"/>
    <w:rsid w:val="006D5EB1"/>
    <w:rsid w:val="006D71AE"/>
    <w:rsid w:val="006D7415"/>
    <w:rsid w:val="006D76C4"/>
    <w:rsid w:val="006E0C8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5E3C"/>
    <w:rsid w:val="006F6462"/>
    <w:rsid w:val="006F652A"/>
    <w:rsid w:val="006F6D65"/>
    <w:rsid w:val="006F7AA6"/>
    <w:rsid w:val="006F7CD9"/>
    <w:rsid w:val="00702165"/>
    <w:rsid w:val="00705224"/>
    <w:rsid w:val="00705F73"/>
    <w:rsid w:val="00706887"/>
    <w:rsid w:val="00706D14"/>
    <w:rsid w:val="00706E88"/>
    <w:rsid w:val="0070783A"/>
    <w:rsid w:val="00710FA1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34E4"/>
    <w:rsid w:val="0072422D"/>
    <w:rsid w:val="007244B5"/>
    <w:rsid w:val="0072452D"/>
    <w:rsid w:val="00725471"/>
    <w:rsid w:val="00730C3F"/>
    <w:rsid w:val="007329E8"/>
    <w:rsid w:val="00741B18"/>
    <w:rsid w:val="00742F79"/>
    <w:rsid w:val="00744A1A"/>
    <w:rsid w:val="00744B10"/>
    <w:rsid w:val="00750E06"/>
    <w:rsid w:val="0075565D"/>
    <w:rsid w:val="00755838"/>
    <w:rsid w:val="007635D9"/>
    <w:rsid w:val="007665F5"/>
    <w:rsid w:val="00767A09"/>
    <w:rsid w:val="00767F2C"/>
    <w:rsid w:val="00773BA9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63C6"/>
    <w:rsid w:val="00796C2B"/>
    <w:rsid w:val="007970BB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C004F"/>
    <w:rsid w:val="007C0764"/>
    <w:rsid w:val="007C2C8C"/>
    <w:rsid w:val="007C4385"/>
    <w:rsid w:val="007C4600"/>
    <w:rsid w:val="007D1FD1"/>
    <w:rsid w:val="007D3349"/>
    <w:rsid w:val="007D3566"/>
    <w:rsid w:val="007D66AD"/>
    <w:rsid w:val="007E563A"/>
    <w:rsid w:val="007E72CD"/>
    <w:rsid w:val="007F029A"/>
    <w:rsid w:val="007F0D2B"/>
    <w:rsid w:val="007F1589"/>
    <w:rsid w:val="007F169D"/>
    <w:rsid w:val="007F1D91"/>
    <w:rsid w:val="007F41D2"/>
    <w:rsid w:val="007F5F25"/>
    <w:rsid w:val="007F71BD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31600"/>
    <w:rsid w:val="00832834"/>
    <w:rsid w:val="00834D3B"/>
    <w:rsid w:val="00835BE8"/>
    <w:rsid w:val="0084199E"/>
    <w:rsid w:val="00841BCB"/>
    <w:rsid w:val="00841DE2"/>
    <w:rsid w:val="00842566"/>
    <w:rsid w:val="00842E7C"/>
    <w:rsid w:val="00844530"/>
    <w:rsid w:val="00847CB2"/>
    <w:rsid w:val="00847E64"/>
    <w:rsid w:val="0085024F"/>
    <w:rsid w:val="008513B8"/>
    <w:rsid w:val="00853A28"/>
    <w:rsid w:val="00853E85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6841"/>
    <w:rsid w:val="00877BD0"/>
    <w:rsid w:val="00877C72"/>
    <w:rsid w:val="00880F4C"/>
    <w:rsid w:val="00882D8D"/>
    <w:rsid w:val="0088452B"/>
    <w:rsid w:val="00886BBE"/>
    <w:rsid w:val="00887790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DBF"/>
    <w:rsid w:val="008B24F0"/>
    <w:rsid w:val="008B284C"/>
    <w:rsid w:val="008B2EAA"/>
    <w:rsid w:val="008B621C"/>
    <w:rsid w:val="008C0E41"/>
    <w:rsid w:val="008C32A9"/>
    <w:rsid w:val="008C3B0B"/>
    <w:rsid w:val="008C4D56"/>
    <w:rsid w:val="008C60CF"/>
    <w:rsid w:val="008D10D8"/>
    <w:rsid w:val="008D12EB"/>
    <w:rsid w:val="008D2529"/>
    <w:rsid w:val="008D2FE4"/>
    <w:rsid w:val="008E0DA0"/>
    <w:rsid w:val="008E1143"/>
    <w:rsid w:val="008E11F0"/>
    <w:rsid w:val="008E1EA0"/>
    <w:rsid w:val="008E2ADB"/>
    <w:rsid w:val="008E3DE6"/>
    <w:rsid w:val="008E4674"/>
    <w:rsid w:val="008E5CE3"/>
    <w:rsid w:val="008E5F12"/>
    <w:rsid w:val="008F0650"/>
    <w:rsid w:val="008F2FBE"/>
    <w:rsid w:val="008F343C"/>
    <w:rsid w:val="008F369C"/>
    <w:rsid w:val="008F589F"/>
    <w:rsid w:val="008F63DF"/>
    <w:rsid w:val="00900351"/>
    <w:rsid w:val="00900A6B"/>
    <w:rsid w:val="00900A94"/>
    <w:rsid w:val="00900E7B"/>
    <w:rsid w:val="00901A08"/>
    <w:rsid w:val="00903220"/>
    <w:rsid w:val="00904082"/>
    <w:rsid w:val="00904E14"/>
    <w:rsid w:val="00904ED2"/>
    <w:rsid w:val="00906D37"/>
    <w:rsid w:val="00912F76"/>
    <w:rsid w:val="0091371E"/>
    <w:rsid w:val="009143C0"/>
    <w:rsid w:val="009144A3"/>
    <w:rsid w:val="00914FFA"/>
    <w:rsid w:val="009163C8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D"/>
    <w:rsid w:val="00944C6D"/>
    <w:rsid w:val="009450DC"/>
    <w:rsid w:val="009465B6"/>
    <w:rsid w:val="0094751B"/>
    <w:rsid w:val="00950294"/>
    <w:rsid w:val="00951D2B"/>
    <w:rsid w:val="00955CA3"/>
    <w:rsid w:val="00955D6B"/>
    <w:rsid w:val="00956960"/>
    <w:rsid w:val="00956B9A"/>
    <w:rsid w:val="0096106B"/>
    <w:rsid w:val="0096289A"/>
    <w:rsid w:val="00962F85"/>
    <w:rsid w:val="00964B4E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D53"/>
    <w:rsid w:val="009B140C"/>
    <w:rsid w:val="009B325C"/>
    <w:rsid w:val="009B5A2D"/>
    <w:rsid w:val="009B71ED"/>
    <w:rsid w:val="009B75D6"/>
    <w:rsid w:val="009C309C"/>
    <w:rsid w:val="009C35A0"/>
    <w:rsid w:val="009C3B3D"/>
    <w:rsid w:val="009C762C"/>
    <w:rsid w:val="009D30CE"/>
    <w:rsid w:val="009D34DB"/>
    <w:rsid w:val="009D46DD"/>
    <w:rsid w:val="009D5560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15A6"/>
    <w:rsid w:val="00A03B15"/>
    <w:rsid w:val="00A05912"/>
    <w:rsid w:val="00A077FE"/>
    <w:rsid w:val="00A07E6C"/>
    <w:rsid w:val="00A1076A"/>
    <w:rsid w:val="00A10A23"/>
    <w:rsid w:val="00A11A42"/>
    <w:rsid w:val="00A12533"/>
    <w:rsid w:val="00A12C52"/>
    <w:rsid w:val="00A12DED"/>
    <w:rsid w:val="00A16B64"/>
    <w:rsid w:val="00A17DBE"/>
    <w:rsid w:val="00A2014A"/>
    <w:rsid w:val="00A21FFC"/>
    <w:rsid w:val="00A224B8"/>
    <w:rsid w:val="00A2345F"/>
    <w:rsid w:val="00A244F6"/>
    <w:rsid w:val="00A24773"/>
    <w:rsid w:val="00A25E82"/>
    <w:rsid w:val="00A260DB"/>
    <w:rsid w:val="00A26589"/>
    <w:rsid w:val="00A268BE"/>
    <w:rsid w:val="00A27C3B"/>
    <w:rsid w:val="00A30173"/>
    <w:rsid w:val="00A3161B"/>
    <w:rsid w:val="00A319E3"/>
    <w:rsid w:val="00A31DDA"/>
    <w:rsid w:val="00A31ED9"/>
    <w:rsid w:val="00A3388A"/>
    <w:rsid w:val="00A35B10"/>
    <w:rsid w:val="00A36884"/>
    <w:rsid w:val="00A378D7"/>
    <w:rsid w:val="00A40136"/>
    <w:rsid w:val="00A40391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2CCD"/>
    <w:rsid w:val="00A82F9F"/>
    <w:rsid w:val="00A8615D"/>
    <w:rsid w:val="00A928AF"/>
    <w:rsid w:val="00A94E5F"/>
    <w:rsid w:val="00A96C7E"/>
    <w:rsid w:val="00A97623"/>
    <w:rsid w:val="00AA0060"/>
    <w:rsid w:val="00AA2D61"/>
    <w:rsid w:val="00AA4065"/>
    <w:rsid w:val="00AA432E"/>
    <w:rsid w:val="00AA59B7"/>
    <w:rsid w:val="00AB0D85"/>
    <w:rsid w:val="00AB1EFC"/>
    <w:rsid w:val="00AB22DA"/>
    <w:rsid w:val="00AB36D8"/>
    <w:rsid w:val="00AB4651"/>
    <w:rsid w:val="00AB4A33"/>
    <w:rsid w:val="00AB4AD7"/>
    <w:rsid w:val="00AB629E"/>
    <w:rsid w:val="00AB6936"/>
    <w:rsid w:val="00AB6D62"/>
    <w:rsid w:val="00AB7792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A46"/>
    <w:rsid w:val="00AD3D3E"/>
    <w:rsid w:val="00AD5CEF"/>
    <w:rsid w:val="00AD5E5E"/>
    <w:rsid w:val="00AD64F5"/>
    <w:rsid w:val="00AD66A8"/>
    <w:rsid w:val="00AE076B"/>
    <w:rsid w:val="00AE45F6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1F24"/>
    <w:rsid w:val="00B138DD"/>
    <w:rsid w:val="00B15255"/>
    <w:rsid w:val="00B16AB4"/>
    <w:rsid w:val="00B17708"/>
    <w:rsid w:val="00B204D2"/>
    <w:rsid w:val="00B23AAE"/>
    <w:rsid w:val="00B2769F"/>
    <w:rsid w:val="00B3022D"/>
    <w:rsid w:val="00B32224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65BA"/>
    <w:rsid w:val="00B5735E"/>
    <w:rsid w:val="00B606EF"/>
    <w:rsid w:val="00B6079C"/>
    <w:rsid w:val="00B60A13"/>
    <w:rsid w:val="00B60CB2"/>
    <w:rsid w:val="00B6151F"/>
    <w:rsid w:val="00B62CB3"/>
    <w:rsid w:val="00B70F26"/>
    <w:rsid w:val="00B727B0"/>
    <w:rsid w:val="00B72FDD"/>
    <w:rsid w:val="00B7571C"/>
    <w:rsid w:val="00B75A87"/>
    <w:rsid w:val="00B760B9"/>
    <w:rsid w:val="00B81323"/>
    <w:rsid w:val="00B820F0"/>
    <w:rsid w:val="00B82FF8"/>
    <w:rsid w:val="00B91065"/>
    <w:rsid w:val="00B92D40"/>
    <w:rsid w:val="00B93E47"/>
    <w:rsid w:val="00B95778"/>
    <w:rsid w:val="00B95DBC"/>
    <w:rsid w:val="00BA170C"/>
    <w:rsid w:val="00BA4374"/>
    <w:rsid w:val="00BA552C"/>
    <w:rsid w:val="00BA7870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68FB"/>
    <w:rsid w:val="00BF6E52"/>
    <w:rsid w:val="00BF70B9"/>
    <w:rsid w:val="00C017EE"/>
    <w:rsid w:val="00C01F2C"/>
    <w:rsid w:val="00C037D9"/>
    <w:rsid w:val="00C03FA6"/>
    <w:rsid w:val="00C04286"/>
    <w:rsid w:val="00C04B0F"/>
    <w:rsid w:val="00C04CFD"/>
    <w:rsid w:val="00C070BC"/>
    <w:rsid w:val="00C10DA0"/>
    <w:rsid w:val="00C12CB5"/>
    <w:rsid w:val="00C16871"/>
    <w:rsid w:val="00C202E9"/>
    <w:rsid w:val="00C20375"/>
    <w:rsid w:val="00C21B53"/>
    <w:rsid w:val="00C2230F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B4C"/>
    <w:rsid w:val="00C34915"/>
    <w:rsid w:val="00C34C9A"/>
    <w:rsid w:val="00C362C8"/>
    <w:rsid w:val="00C363B7"/>
    <w:rsid w:val="00C37339"/>
    <w:rsid w:val="00C37DF4"/>
    <w:rsid w:val="00C402F3"/>
    <w:rsid w:val="00C40806"/>
    <w:rsid w:val="00C40B74"/>
    <w:rsid w:val="00C43FC9"/>
    <w:rsid w:val="00C44022"/>
    <w:rsid w:val="00C46BDC"/>
    <w:rsid w:val="00C47D48"/>
    <w:rsid w:val="00C51AEF"/>
    <w:rsid w:val="00C51F44"/>
    <w:rsid w:val="00C52591"/>
    <w:rsid w:val="00C52BA0"/>
    <w:rsid w:val="00C53C07"/>
    <w:rsid w:val="00C54CC4"/>
    <w:rsid w:val="00C5513B"/>
    <w:rsid w:val="00C55198"/>
    <w:rsid w:val="00C553D8"/>
    <w:rsid w:val="00C578B0"/>
    <w:rsid w:val="00C60315"/>
    <w:rsid w:val="00C623FD"/>
    <w:rsid w:val="00C62732"/>
    <w:rsid w:val="00C634E5"/>
    <w:rsid w:val="00C63BC7"/>
    <w:rsid w:val="00C64082"/>
    <w:rsid w:val="00C640D8"/>
    <w:rsid w:val="00C64F2E"/>
    <w:rsid w:val="00C768ED"/>
    <w:rsid w:val="00C77623"/>
    <w:rsid w:val="00C82859"/>
    <w:rsid w:val="00C8290F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A7B4A"/>
    <w:rsid w:val="00CB00AF"/>
    <w:rsid w:val="00CB0C59"/>
    <w:rsid w:val="00CB0F6F"/>
    <w:rsid w:val="00CB19B4"/>
    <w:rsid w:val="00CB3362"/>
    <w:rsid w:val="00CB5415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3FA3"/>
    <w:rsid w:val="00CD4102"/>
    <w:rsid w:val="00CD482A"/>
    <w:rsid w:val="00CD71E7"/>
    <w:rsid w:val="00CE1103"/>
    <w:rsid w:val="00CE2265"/>
    <w:rsid w:val="00CE2746"/>
    <w:rsid w:val="00CE5FD0"/>
    <w:rsid w:val="00CE600A"/>
    <w:rsid w:val="00CE690F"/>
    <w:rsid w:val="00CE7F50"/>
    <w:rsid w:val="00CF0214"/>
    <w:rsid w:val="00CF33B4"/>
    <w:rsid w:val="00CF61D4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420C"/>
    <w:rsid w:val="00D16064"/>
    <w:rsid w:val="00D163E3"/>
    <w:rsid w:val="00D17E08"/>
    <w:rsid w:val="00D202CC"/>
    <w:rsid w:val="00D25A47"/>
    <w:rsid w:val="00D31C48"/>
    <w:rsid w:val="00D3300D"/>
    <w:rsid w:val="00D34601"/>
    <w:rsid w:val="00D35A18"/>
    <w:rsid w:val="00D36D1E"/>
    <w:rsid w:val="00D432E9"/>
    <w:rsid w:val="00D44A2E"/>
    <w:rsid w:val="00D45811"/>
    <w:rsid w:val="00D46873"/>
    <w:rsid w:val="00D469CF"/>
    <w:rsid w:val="00D52B51"/>
    <w:rsid w:val="00D53452"/>
    <w:rsid w:val="00D5638B"/>
    <w:rsid w:val="00D60844"/>
    <w:rsid w:val="00D615EB"/>
    <w:rsid w:val="00D62924"/>
    <w:rsid w:val="00D62C30"/>
    <w:rsid w:val="00D648DF"/>
    <w:rsid w:val="00D65064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3AD9"/>
    <w:rsid w:val="00D7431A"/>
    <w:rsid w:val="00D75D17"/>
    <w:rsid w:val="00D828AE"/>
    <w:rsid w:val="00D84186"/>
    <w:rsid w:val="00D84570"/>
    <w:rsid w:val="00D86B4B"/>
    <w:rsid w:val="00D921D5"/>
    <w:rsid w:val="00D94A87"/>
    <w:rsid w:val="00D962E5"/>
    <w:rsid w:val="00DA0933"/>
    <w:rsid w:val="00DA1366"/>
    <w:rsid w:val="00DA1542"/>
    <w:rsid w:val="00DA2899"/>
    <w:rsid w:val="00DA55E7"/>
    <w:rsid w:val="00DA5EE9"/>
    <w:rsid w:val="00DB017F"/>
    <w:rsid w:val="00DB04C7"/>
    <w:rsid w:val="00DB2060"/>
    <w:rsid w:val="00DB2118"/>
    <w:rsid w:val="00DB309A"/>
    <w:rsid w:val="00DB4691"/>
    <w:rsid w:val="00DB61F9"/>
    <w:rsid w:val="00DC0188"/>
    <w:rsid w:val="00DC2227"/>
    <w:rsid w:val="00DC3698"/>
    <w:rsid w:val="00DC46D6"/>
    <w:rsid w:val="00DD2421"/>
    <w:rsid w:val="00DD454C"/>
    <w:rsid w:val="00DD4606"/>
    <w:rsid w:val="00DD6ED1"/>
    <w:rsid w:val="00DE08BF"/>
    <w:rsid w:val="00DE196D"/>
    <w:rsid w:val="00DE21D4"/>
    <w:rsid w:val="00DE2F1C"/>
    <w:rsid w:val="00DE38A0"/>
    <w:rsid w:val="00DE3934"/>
    <w:rsid w:val="00DE4BE7"/>
    <w:rsid w:val="00DE724D"/>
    <w:rsid w:val="00DE75D5"/>
    <w:rsid w:val="00DF0190"/>
    <w:rsid w:val="00DF02CC"/>
    <w:rsid w:val="00DF09D7"/>
    <w:rsid w:val="00DF0FD1"/>
    <w:rsid w:val="00DF1903"/>
    <w:rsid w:val="00DF2591"/>
    <w:rsid w:val="00DF62CC"/>
    <w:rsid w:val="00DF6FBD"/>
    <w:rsid w:val="00E00763"/>
    <w:rsid w:val="00E00D75"/>
    <w:rsid w:val="00E01D16"/>
    <w:rsid w:val="00E02A85"/>
    <w:rsid w:val="00E02C82"/>
    <w:rsid w:val="00E02F09"/>
    <w:rsid w:val="00E04DF0"/>
    <w:rsid w:val="00E04F68"/>
    <w:rsid w:val="00E0509B"/>
    <w:rsid w:val="00E072F4"/>
    <w:rsid w:val="00E07A5C"/>
    <w:rsid w:val="00E114BC"/>
    <w:rsid w:val="00E117FE"/>
    <w:rsid w:val="00E13BFE"/>
    <w:rsid w:val="00E1415C"/>
    <w:rsid w:val="00E16DA2"/>
    <w:rsid w:val="00E1723C"/>
    <w:rsid w:val="00E17790"/>
    <w:rsid w:val="00E20CC0"/>
    <w:rsid w:val="00E23C2A"/>
    <w:rsid w:val="00E253B6"/>
    <w:rsid w:val="00E25F4E"/>
    <w:rsid w:val="00E30611"/>
    <w:rsid w:val="00E30ADD"/>
    <w:rsid w:val="00E4429E"/>
    <w:rsid w:val="00E45468"/>
    <w:rsid w:val="00E45539"/>
    <w:rsid w:val="00E467E2"/>
    <w:rsid w:val="00E47D58"/>
    <w:rsid w:val="00E514B3"/>
    <w:rsid w:val="00E51BFE"/>
    <w:rsid w:val="00E5549A"/>
    <w:rsid w:val="00E558EE"/>
    <w:rsid w:val="00E57380"/>
    <w:rsid w:val="00E578D6"/>
    <w:rsid w:val="00E60758"/>
    <w:rsid w:val="00E62013"/>
    <w:rsid w:val="00E64213"/>
    <w:rsid w:val="00E64F59"/>
    <w:rsid w:val="00E66ACD"/>
    <w:rsid w:val="00E67660"/>
    <w:rsid w:val="00E70DE4"/>
    <w:rsid w:val="00E73060"/>
    <w:rsid w:val="00E75386"/>
    <w:rsid w:val="00E80BF9"/>
    <w:rsid w:val="00E81271"/>
    <w:rsid w:val="00E81917"/>
    <w:rsid w:val="00E81AB8"/>
    <w:rsid w:val="00E83D45"/>
    <w:rsid w:val="00E8465C"/>
    <w:rsid w:val="00E847C6"/>
    <w:rsid w:val="00E859B8"/>
    <w:rsid w:val="00E90701"/>
    <w:rsid w:val="00E92285"/>
    <w:rsid w:val="00E92EA0"/>
    <w:rsid w:val="00E94CD6"/>
    <w:rsid w:val="00E95378"/>
    <w:rsid w:val="00E97525"/>
    <w:rsid w:val="00EA0340"/>
    <w:rsid w:val="00EA0F25"/>
    <w:rsid w:val="00EA218D"/>
    <w:rsid w:val="00EA2225"/>
    <w:rsid w:val="00EA384D"/>
    <w:rsid w:val="00EA3ED4"/>
    <w:rsid w:val="00EA644F"/>
    <w:rsid w:val="00EA70FC"/>
    <w:rsid w:val="00EB088A"/>
    <w:rsid w:val="00EB2462"/>
    <w:rsid w:val="00EB3167"/>
    <w:rsid w:val="00EB4CE6"/>
    <w:rsid w:val="00EB7E38"/>
    <w:rsid w:val="00EC4571"/>
    <w:rsid w:val="00EC578D"/>
    <w:rsid w:val="00EC58DD"/>
    <w:rsid w:val="00EC698C"/>
    <w:rsid w:val="00EC76FB"/>
    <w:rsid w:val="00ED0895"/>
    <w:rsid w:val="00ED3BFA"/>
    <w:rsid w:val="00ED5404"/>
    <w:rsid w:val="00ED5AFD"/>
    <w:rsid w:val="00EE1DE1"/>
    <w:rsid w:val="00EE2299"/>
    <w:rsid w:val="00EE255D"/>
    <w:rsid w:val="00EE42F0"/>
    <w:rsid w:val="00EE4587"/>
    <w:rsid w:val="00EE4B50"/>
    <w:rsid w:val="00EE520E"/>
    <w:rsid w:val="00EE7E26"/>
    <w:rsid w:val="00EF4504"/>
    <w:rsid w:val="00EF4839"/>
    <w:rsid w:val="00EF6737"/>
    <w:rsid w:val="00EF6C54"/>
    <w:rsid w:val="00EF6C7D"/>
    <w:rsid w:val="00EF6EF2"/>
    <w:rsid w:val="00F01D16"/>
    <w:rsid w:val="00F04F73"/>
    <w:rsid w:val="00F05766"/>
    <w:rsid w:val="00F05AE4"/>
    <w:rsid w:val="00F07F1E"/>
    <w:rsid w:val="00F14E65"/>
    <w:rsid w:val="00F156E1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D34"/>
    <w:rsid w:val="00F32A36"/>
    <w:rsid w:val="00F34A5D"/>
    <w:rsid w:val="00F35CFD"/>
    <w:rsid w:val="00F36799"/>
    <w:rsid w:val="00F376BD"/>
    <w:rsid w:val="00F41EC7"/>
    <w:rsid w:val="00F424B7"/>
    <w:rsid w:val="00F42B72"/>
    <w:rsid w:val="00F44CE8"/>
    <w:rsid w:val="00F44F50"/>
    <w:rsid w:val="00F46328"/>
    <w:rsid w:val="00F47D6D"/>
    <w:rsid w:val="00F502E2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4BC8"/>
    <w:rsid w:val="00F664AE"/>
    <w:rsid w:val="00F66A6B"/>
    <w:rsid w:val="00F66BCF"/>
    <w:rsid w:val="00F67F68"/>
    <w:rsid w:val="00F70CA7"/>
    <w:rsid w:val="00F72D73"/>
    <w:rsid w:val="00F7530A"/>
    <w:rsid w:val="00F75325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30DD"/>
    <w:rsid w:val="00F96233"/>
    <w:rsid w:val="00FA194B"/>
    <w:rsid w:val="00FA1B7F"/>
    <w:rsid w:val="00FA274E"/>
    <w:rsid w:val="00FA285C"/>
    <w:rsid w:val="00FA3C20"/>
    <w:rsid w:val="00FA4312"/>
    <w:rsid w:val="00FA4940"/>
    <w:rsid w:val="00FA4944"/>
    <w:rsid w:val="00FA4CBF"/>
    <w:rsid w:val="00FA6672"/>
    <w:rsid w:val="00FB1B79"/>
    <w:rsid w:val="00FB3ABB"/>
    <w:rsid w:val="00FB3F4E"/>
    <w:rsid w:val="00FB61FE"/>
    <w:rsid w:val="00FB645A"/>
    <w:rsid w:val="00FB6FCA"/>
    <w:rsid w:val="00FC0029"/>
    <w:rsid w:val="00FC0336"/>
    <w:rsid w:val="00FC0840"/>
    <w:rsid w:val="00FC255F"/>
    <w:rsid w:val="00FC53C2"/>
    <w:rsid w:val="00FC54FE"/>
    <w:rsid w:val="00FD00BB"/>
    <w:rsid w:val="00FD398E"/>
    <w:rsid w:val="00FD3DAB"/>
    <w:rsid w:val="00FD4F0A"/>
    <w:rsid w:val="00FD57F9"/>
    <w:rsid w:val="00FD5D44"/>
    <w:rsid w:val="00FD67D3"/>
    <w:rsid w:val="00FD6EB7"/>
    <w:rsid w:val="00FD7BF7"/>
    <w:rsid w:val="00FD7DEC"/>
    <w:rsid w:val="00FE082F"/>
    <w:rsid w:val="00FE08E5"/>
    <w:rsid w:val="00FE224B"/>
    <w:rsid w:val="00FE6A91"/>
    <w:rsid w:val="00FE79A1"/>
    <w:rsid w:val="00FE7AC4"/>
    <w:rsid w:val="00FF14A4"/>
    <w:rsid w:val="00FF30F3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9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268B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1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92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2663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743</cp:revision>
  <cp:lastPrinted>2024-03-04T06:43:00Z</cp:lastPrinted>
  <dcterms:created xsi:type="dcterms:W3CDTF">2020-08-05T08:43:00Z</dcterms:created>
  <dcterms:modified xsi:type="dcterms:W3CDTF">2024-04-15T05:55:00Z</dcterms:modified>
</cp:coreProperties>
</file>